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E53F4" w14:textId="77777777" w:rsidR="00B866EA" w:rsidRDefault="00B866EA" w:rsidP="00B86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UPTON</w:t>
      </w:r>
      <w:r>
        <w:rPr>
          <w:rFonts w:ascii="Times New Roman" w:hAnsi="Times New Roman" w:cs="Times New Roman"/>
        </w:rPr>
        <w:t xml:space="preserve">       (fl.1483)</w:t>
      </w:r>
    </w:p>
    <w:p w14:paraId="451767AB" w14:textId="77777777" w:rsidR="00B866EA" w:rsidRDefault="00B866EA" w:rsidP="00B86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Owlesbury</w:t>
      </w:r>
      <w:proofErr w:type="spellEnd"/>
      <w:r>
        <w:rPr>
          <w:rFonts w:ascii="Times New Roman" w:hAnsi="Times New Roman" w:cs="Times New Roman"/>
        </w:rPr>
        <w:t>, Hampshire. Gentleman.</w:t>
      </w:r>
    </w:p>
    <w:p w14:paraId="2DF0F585" w14:textId="77777777" w:rsidR="00B866EA" w:rsidRDefault="00B866EA" w:rsidP="00B866EA">
      <w:pPr>
        <w:rPr>
          <w:rFonts w:ascii="Times New Roman" w:hAnsi="Times New Roman" w:cs="Times New Roman"/>
        </w:rPr>
      </w:pPr>
    </w:p>
    <w:p w14:paraId="1007C676" w14:textId="77777777" w:rsidR="00B866EA" w:rsidRDefault="00B866EA" w:rsidP="00B866EA">
      <w:pPr>
        <w:rPr>
          <w:rFonts w:ascii="Times New Roman" w:hAnsi="Times New Roman" w:cs="Times New Roman"/>
        </w:rPr>
      </w:pPr>
    </w:p>
    <w:p w14:paraId="155559DD" w14:textId="77777777" w:rsidR="00B866EA" w:rsidRDefault="00B866EA" w:rsidP="00B86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Thomas Combes(q.v.) brought a plaint of debt against him.</w:t>
      </w:r>
    </w:p>
    <w:p w14:paraId="06652138" w14:textId="77777777" w:rsidR="00B866EA" w:rsidRDefault="00B866EA" w:rsidP="00B86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0B82214" w14:textId="77777777" w:rsidR="00B866EA" w:rsidRDefault="00B866EA" w:rsidP="00B866EA">
      <w:pPr>
        <w:rPr>
          <w:rFonts w:ascii="Times New Roman" w:hAnsi="Times New Roman" w:cs="Times New Roman"/>
        </w:rPr>
      </w:pPr>
    </w:p>
    <w:p w14:paraId="63005712" w14:textId="77777777" w:rsidR="00B866EA" w:rsidRDefault="00B866EA" w:rsidP="00B866EA">
      <w:pPr>
        <w:rPr>
          <w:rFonts w:ascii="Times New Roman" w:hAnsi="Times New Roman" w:cs="Times New Roman"/>
        </w:rPr>
      </w:pPr>
    </w:p>
    <w:p w14:paraId="1F19267B" w14:textId="77777777" w:rsidR="00B866EA" w:rsidRDefault="00B866EA" w:rsidP="00B86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September 2019</w:t>
      </w:r>
    </w:p>
    <w:p w14:paraId="6490F543" w14:textId="77777777" w:rsidR="006B2F86" w:rsidRPr="00E71FC3" w:rsidRDefault="00B866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33A40" w14:textId="77777777" w:rsidR="00B866EA" w:rsidRDefault="00B866EA" w:rsidP="00E71FC3">
      <w:r>
        <w:separator/>
      </w:r>
    </w:p>
  </w:endnote>
  <w:endnote w:type="continuationSeparator" w:id="0">
    <w:p w14:paraId="4CFC7059" w14:textId="77777777" w:rsidR="00B866EA" w:rsidRDefault="00B866E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425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E077F" w14:textId="77777777" w:rsidR="00B866EA" w:rsidRDefault="00B866EA" w:rsidP="00E71FC3">
      <w:r>
        <w:separator/>
      </w:r>
    </w:p>
  </w:footnote>
  <w:footnote w:type="continuationSeparator" w:id="0">
    <w:p w14:paraId="14CBE5EB" w14:textId="77777777" w:rsidR="00B866EA" w:rsidRDefault="00B866E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6EA"/>
    <w:rsid w:val="001A7C09"/>
    <w:rsid w:val="00577BD5"/>
    <w:rsid w:val="00656CBA"/>
    <w:rsid w:val="006A1F77"/>
    <w:rsid w:val="00733BE7"/>
    <w:rsid w:val="00AB52E8"/>
    <w:rsid w:val="00B16D3F"/>
    <w:rsid w:val="00B866E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9EFEA"/>
  <w15:chartTrackingRefBased/>
  <w15:docId w15:val="{8EC56AAA-FA88-44E3-8EBF-D388C9BA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866E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2019-09-16T21:18:00Z</dcterms:created>
  <dcterms:modified xsi:type="dcterms:W3CDTF">2019-09-16T21:19:00Z</dcterms:modified>
</cp:coreProperties>
</file>